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Argyll, Bute and South Lochaber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Argyll, Bute and South Lochaber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Argyll, Bute and South Lochaber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Argyll, Bute and South Lochaber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Argyll, Bute and South Lochaber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11.8%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Argyll, Bute and South Lochaber are estimated to have a score of 1-2 on the PGSI (low-risk gambling), whilst </w:t>
      </w:r>
      <w:r w:rsidRPr="00773DF7">
        <w:rPr>
          <w:rFonts w:ascii="Libre Franklin Light" w:hAnsi="Libre Franklin Light" w:cs="Calibri Light"/>
          <w:b/>
          <w:bCs/>
          <w:color w:val="C45911" w:themeColor="accent2" w:themeShade="BF"/>
        </w:rPr>
        <w:t xml:space="preserve">2.3%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83.3% </w:t>
      </w:r>
      <w:r w:rsidRPr="004747BF">
        <w:rPr>
          <w:rFonts w:ascii="Libre Franklin Light" w:eastAsia="Times New Roman" w:hAnsi="Libre Franklin Light" w:cs="Calibri Light"/>
        </w:rPr>
        <w:t xml:space="preserve">of those respondents classified as PGSI 8+ in Argyll, Bute and South Lochaber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Argyll, Bute and South Lochaber is estimated to be </w:t>
      </w:r>
      <w:r w:rsidRPr="00773DF7">
        <w:rPr>
          <w:rFonts w:ascii="Libre Franklin Light" w:eastAsia="Times New Roman" w:hAnsi="Libre Franklin Light" w:cs="Calibri Light"/>
          <w:b/>
          <w:bCs/>
          <w:color w:val="C45911" w:themeColor="accent2" w:themeShade="BF"/>
        </w:rPr>
        <w:t xml:space="preserve">£1,238,960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Argyll, Bute and South Lochaber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Argyll, Bute and South Lochaber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11.8%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Argyll, Bute and South Lochaber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Argyll, Bute and South Lochaber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rgyll, Bute and South Lochab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Argyll, Bute and South Lochaber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rgyll, Bute and South Lochab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Argyll, Bute and South Lochaber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40.9%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Argyll, Bute and South Lochaber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rgyll, Bute and South Lochab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Argyll, Bute and South Lochaber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Argyll, Bute and South Lochaber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Argyll, Bute and South Lochaber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Argyll, Bute and South Lochaber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Argyll, Bute and South Lochaber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Argyll, Bute and South Lochaber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£1,238,960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Argyll, Bute and South Lochaber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£20,181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£417,346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£29,897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£8,409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£15,416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£747,711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£1,238,960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Argyll, Bute and South Lochaber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Argyll, Bute and South Lochaber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Argyll, Bute and South Lochaber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Argyll, Bute and South Lochaber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Argyll, Bute and South Lochaber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Argyll, Bute and South Lochaber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Argyll, Bute and South Lochaber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Argyll, Bute and South Lochaber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Argyll, Bute and South Lochaber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Argyll, Bute and South Lochaber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Argyll, Bute and South Lochaber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Argyll, Bute and South Lochaber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6D934A0-1865-44AF-850C-50FB5832193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